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296B7" w14:textId="77777777" w:rsidR="00C971D5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2D8CB9E8" w14:textId="77777777" w:rsidR="00C971D5" w:rsidRPr="00615BBE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Lollard.</w:t>
      </w:r>
    </w:p>
    <w:p w14:paraId="0AC4C171" w14:textId="77777777" w:rsidR="00C971D5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DBC75" w14:textId="77777777" w:rsidR="00C971D5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39505" w14:textId="77777777" w:rsidR="00C971D5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He joined the revolt.</w:t>
      </w:r>
    </w:p>
    <w:p w14:paraId="3D28A35A" w14:textId="77777777" w:rsidR="00C971D5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5B0F98EC" w14:textId="77777777" w:rsidR="00C971D5" w:rsidRDefault="00C971D5" w:rsidP="00C971D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006A7ECA" w14:textId="77777777" w:rsidR="00C971D5" w:rsidRDefault="00C971D5" w:rsidP="00C971D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 p.387)</w:t>
      </w:r>
    </w:p>
    <w:p w14:paraId="108EB1D3" w14:textId="77777777" w:rsidR="00C971D5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Jan.1415</w:t>
      </w:r>
      <w:r>
        <w:rPr>
          <w:rFonts w:ascii="Times New Roman" w:hAnsi="Times New Roman" w:cs="Times New Roman"/>
          <w:sz w:val="24"/>
          <w:szCs w:val="24"/>
        </w:rPr>
        <w:tab/>
        <w:t>He was pardoned.   (ibid.)</w:t>
      </w:r>
    </w:p>
    <w:p w14:paraId="4D48A619" w14:textId="77777777" w:rsidR="00C971D5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18E622" w14:textId="77777777" w:rsidR="00C971D5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418ECE" w14:textId="77777777" w:rsidR="00C971D5" w:rsidRDefault="00C971D5" w:rsidP="00C971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p w14:paraId="2F053E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C2FF2" w14:textId="77777777" w:rsidR="00C971D5" w:rsidRDefault="00C971D5" w:rsidP="009139A6">
      <w:r>
        <w:separator/>
      </w:r>
    </w:p>
  </w:endnote>
  <w:endnote w:type="continuationSeparator" w:id="0">
    <w:p w14:paraId="5002C81C" w14:textId="77777777" w:rsidR="00C971D5" w:rsidRDefault="00C971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A17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280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C6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D52E0" w14:textId="77777777" w:rsidR="00C971D5" w:rsidRDefault="00C971D5" w:rsidP="009139A6">
      <w:r>
        <w:separator/>
      </w:r>
    </w:p>
  </w:footnote>
  <w:footnote w:type="continuationSeparator" w:id="0">
    <w:p w14:paraId="16D91ACD" w14:textId="77777777" w:rsidR="00C971D5" w:rsidRDefault="00C971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EAB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4F4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00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1D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71D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D758F"/>
  <w15:chartTrackingRefBased/>
  <w15:docId w15:val="{78D86C49-27B5-402B-8D90-2EBF3D58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2022-01-12T20:50:00Z</dcterms:created>
  <dcterms:modified xsi:type="dcterms:W3CDTF">2022-01-12T20:50:00Z</dcterms:modified>
</cp:coreProperties>
</file>